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3C15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6EA3C15C" w14:textId="77777777" w:rsidTr="000B32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C15A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15B" w14:textId="77777777" w:rsidR="00C44B8B" w:rsidRPr="00C63518" w:rsidRDefault="000B32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32ED">
              <w:rPr>
                <w:b/>
                <w:sz w:val="26"/>
                <w:szCs w:val="26"/>
                <w:lang w:val="en-US"/>
              </w:rPr>
              <w:t>202A_128</w:t>
            </w:r>
          </w:p>
        </w:tc>
      </w:tr>
      <w:tr w:rsidR="00A67559" w:rsidRPr="00AD3C21" w14:paraId="6EA3C15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15D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15E" w14:textId="77777777" w:rsidR="00A67559" w:rsidRPr="000B32ED" w:rsidRDefault="005A210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32ED">
              <w:rPr>
                <w:b/>
                <w:sz w:val="26"/>
                <w:szCs w:val="26"/>
                <w:lang w:val="en-US"/>
              </w:rPr>
              <w:t>2299686</w:t>
            </w:r>
          </w:p>
        </w:tc>
      </w:tr>
    </w:tbl>
    <w:p w14:paraId="6EA3C16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6EA3C16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EA3C16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EA3C16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EA3C16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EA3C165" w14:textId="77777777" w:rsidR="00C44B8B" w:rsidRPr="00CB6078" w:rsidRDefault="00C44B8B" w:rsidP="00C44B8B"/>
    <w:p w14:paraId="6EA3C166" w14:textId="77777777" w:rsidR="00C44B8B" w:rsidRPr="00CB6078" w:rsidRDefault="00C44B8B" w:rsidP="00C44B8B"/>
    <w:p w14:paraId="6EA3C167" w14:textId="77777777" w:rsidR="00C44B8B" w:rsidRPr="00CB6078" w:rsidRDefault="00C44B8B" w:rsidP="00C44B8B"/>
    <w:p w14:paraId="6EA3C16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EA3C169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6EA3C16A" w14:textId="77777777" w:rsidR="00612811" w:rsidRPr="003F7253" w:rsidRDefault="003B3934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3F7253" w:rsidRPr="006E2255">
        <w:rPr>
          <w:b/>
          <w:sz w:val="24"/>
          <w:szCs w:val="24"/>
        </w:rPr>
        <w:t>Зажим шлейфовый ШС-13,5-0,1</w:t>
      </w:r>
      <w:r>
        <w:rPr>
          <w:b/>
          <w:sz w:val="24"/>
          <w:szCs w:val="24"/>
        </w:rPr>
        <w:t>)</w:t>
      </w:r>
      <w:r w:rsidR="006614C2">
        <w:rPr>
          <w:b/>
          <w:sz w:val="24"/>
          <w:szCs w:val="24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3F7253">
        <w:rPr>
          <w:b/>
          <w:sz w:val="26"/>
          <w:szCs w:val="26"/>
        </w:rPr>
        <w:t xml:space="preserve"> </w:t>
      </w:r>
      <w:r w:rsidR="00AA670B" w:rsidRPr="006614C2">
        <w:rPr>
          <w:b/>
          <w:sz w:val="26"/>
          <w:szCs w:val="26"/>
          <w:u w:val="single"/>
        </w:rPr>
        <w:t>202</w:t>
      </w:r>
      <w:r w:rsidR="00AA670B" w:rsidRPr="006614C2">
        <w:rPr>
          <w:b/>
          <w:sz w:val="26"/>
          <w:szCs w:val="26"/>
          <w:u w:val="single"/>
          <w:lang w:val="en-US"/>
        </w:rPr>
        <w:t>A</w:t>
      </w:r>
    </w:p>
    <w:p w14:paraId="6EA3C16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EA3C16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EA3C16D" w14:textId="77777777" w:rsidR="00BE2332" w:rsidRPr="006E2255" w:rsidRDefault="00641E44" w:rsidP="008A16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E2255">
        <w:rPr>
          <w:sz w:val="24"/>
          <w:szCs w:val="24"/>
        </w:rPr>
        <w:t xml:space="preserve">Технические требования, характеристики </w:t>
      </w:r>
      <w:r w:rsidR="00770408" w:rsidRPr="006E2255">
        <w:rPr>
          <w:sz w:val="24"/>
          <w:szCs w:val="24"/>
        </w:rPr>
        <w:t>линейной арматуры и гасителей вибрации</w:t>
      </w:r>
      <w:r w:rsidR="004F4E9E" w:rsidRPr="006E2255">
        <w:rPr>
          <w:sz w:val="24"/>
          <w:szCs w:val="24"/>
        </w:rPr>
        <w:t xml:space="preserve"> должны соответствовать параметрам </w:t>
      </w:r>
      <w:r w:rsidR="00BE2332" w:rsidRPr="006E2255">
        <w:rPr>
          <w:sz w:val="24"/>
          <w:szCs w:val="24"/>
        </w:rPr>
        <w:t>ТУ 3449-036-27560230-04 «</w:t>
      </w:r>
      <w:r w:rsidR="00BE2332" w:rsidRPr="006E2255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6EA3C16E" w14:textId="77777777" w:rsidR="00A305DC" w:rsidRDefault="00550AA7" w:rsidP="002F091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EA3C1B1" wp14:editId="6EA3C1B2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464295" w:rsidRPr="00F1236F" w14:paraId="6EA3C173" w14:textId="77777777" w:rsidTr="002F0913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6F" w14:textId="77777777" w:rsidR="00464295" w:rsidRPr="006A4E68" w:rsidRDefault="002F0913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="00464295" w:rsidRPr="006A4E68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0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A4E68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1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2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464295" w:rsidRPr="00F1236F" w14:paraId="6EA3C179" w14:textId="77777777" w:rsidTr="002F091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4" w14:textId="77777777" w:rsidR="00464295" w:rsidRPr="006A4E68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5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Сечение, мм</w:t>
            </w:r>
            <w:r w:rsidRPr="006A4E6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6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7" w14:textId="77777777" w:rsidR="00464295" w:rsidRPr="006A4E68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8" w14:textId="77777777" w:rsidR="00464295" w:rsidRPr="006A4E68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64295" w:rsidRPr="00F1236F" w14:paraId="6EA3C17F" w14:textId="77777777" w:rsidTr="002F0913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A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bCs/>
                <w:sz w:val="22"/>
                <w:szCs w:val="22"/>
              </w:rPr>
              <w:t>ШС-13,5-01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B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95/16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C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13,5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D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400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E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0,4</w:t>
            </w:r>
          </w:p>
        </w:tc>
      </w:tr>
    </w:tbl>
    <w:p w14:paraId="6EA3C180" w14:textId="77777777" w:rsidR="00550AA7" w:rsidRPr="00CB6078" w:rsidRDefault="00550AA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A3C18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EA3C182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6EA3C183" w14:textId="77777777" w:rsidR="00E13204" w:rsidRPr="00A24900" w:rsidRDefault="00E13204" w:rsidP="00E132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6EA3C18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A3C185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A3C18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A3C187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A3C18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EA3C18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6EA3C18A" w14:textId="3B8DB6D9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968C0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6EA3C18B" w14:textId="5AF3CA3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C59EB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A3C18C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3B3934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6EA3C18D" w14:textId="77777777" w:rsidR="00DE0C6D" w:rsidRPr="00F64720" w:rsidRDefault="00843900" w:rsidP="008A168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6EA3C18E" w14:textId="77777777" w:rsidR="001C72DB" w:rsidRPr="00C6351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6EA3C18F" w14:textId="77777777" w:rsidR="00BE2332" w:rsidRPr="00AA55FC" w:rsidRDefault="00BE2332" w:rsidP="00BE233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6614C2">
        <w:rPr>
          <w:color w:val="000000"/>
          <w:sz w:val="24"/>
          <w:szCs w:val="24"/>
        </w:rPr>
        <w:t>;</w:t>
      </w:r>
    </w:p>
    <w:p w14:paraId="6EA3C190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6EA3C191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6EA3C192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EA3C193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6EA3C194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EA3C195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EA3C196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6EA3C197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6EA3C198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6614C2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6EA3C199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A3C19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EA3C19B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614C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EA3C19C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A3C19D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EA3C19E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6EA3C19F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A3C1A0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EA3C1A1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6EA3C1A2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6EA3C1A3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A3C1A4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6EA3C1A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6EA3C1A6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6EA3C1A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EA3C1A8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6EA3C1A9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EA3C1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EA3C1AB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A3C1AC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A3C1AD" w14:textId="77777777" w:rsidR="001D6900" w:rsidRPr="00CB6078" w:rsidRDefault="001D6900" w:rsidP="00451C4D">
      <w:pPr>
        <w:rPr>
          <w:sz w:val="26"/>
          <w:szCs w:val="26"/>
        </w:rPr>
      </w:pPr>
    </w:p>
    <w:p w14:paraId="6EA3C1AE" w14:textId="77777777" w:rsidR="004A2665" w:rsidRPr="00CB6078" w:rsidRDefault="004A2665" w:rsidP="00451C4D">
      <w:pPr>
        <w:rPr>
          <w:sz w:val="26"/>
          <w:szCs w:val="26"/>
        </w:rPr>
      </w:pPr>
    </w:p>
    <w:p w14:paraId="6EA3C1AF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EA3C1B0" w14:textId="77777777" w:rsidR="008A5CA5" w:rsidRPr="006614C2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6614C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3C1B5" w14:textId="77777777" w:rsidR="00DA268E" w:rsidRDefault="00DA268E">
      <w:r>
        <w:separator/>
      </w:r>
    </w:p>
  </w:endnote>
  <w:endnote w:type="continuationSeparator" w:id="0">
    <w:p w14:paraId="6EA3C1B6" w14:textId="77777777" w:rsidR="00DA268E" w:rsidRDefault="00DA2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3C1B3" w14:textId="77777777" w:rsidR="00DA268E" w:rsidRDefault="00DA268E">
      <w:r>
        <w:separator/>
      </w:r>
    </w:p>
  </w:footnote>
  <w:footnote w:type="continuationSeparator" w:id="0">
    <w:p w14:paraId="6EA3C1B4" w14:textId="77777777" w:rsidR="00DA268E" w:rsidRDefault="00DA2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3C1B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EA3C1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EB6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2E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913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312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CA0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934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25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295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0AA7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10D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4C2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8C0"/>
    <w:rsid w:val="00696EAC"/>
    <w:rsid w:val="00697B92"/>
    <w:rsid w:val="00697D58"/>
    <w:rsid w:val="006A383F"/>
    <w:rsid w:val="006A3C68"/>
    <w:rsid w:val="006A4E1A"/>
    <w:rsid w:val="006A4E6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255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168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9EB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662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12A"/>
    <w:rsid w:val="00AC53F7"/>
    <w:rsid w:val="00AC554B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0BEE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332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0F7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661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518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68E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204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BD0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3C159"/>
  <w15:docId w15:val="{1FB010B0-1238-4626-86FF-9E1CCED6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07889-A0D0-41AF-B853-9748A9F48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609AF-C602-4178-8EDE-50586633A872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AE5753-B7CB-41B3-ADAC-22A18EB1D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D7AF8-2E57-4686-A4BD-71861E50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3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2015-04-15T08:29:00Z</dcterms:created>
  <dcterms:modified xsi:type="dcterms:W3CDTF">2015-09-02T12:02:00Z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